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Default="002D2F06" w:rsidP="002D2F06">
      <w:pPr>
        <w:pStyle w:val="berschriftInhaltsverzeichnis"/>
      </w:pPr>
      <w: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DA4653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DA4653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000000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000000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000000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16CB6D2E" w:rsidR="002D2F06" w:rsidRDefault="007811E4" w:rsidP="002D2F06">
      <w:r w:rsidRPr="007811E4">
        <w:t>Auszug (eine Kopie) aus dem Handels- bzw. Berufsregister oder ein vergleichbar</w:t>
      </w:r>
      <w:r w:rsidR="007D0780">
        <w:t>er</w:t>
      </w:r>
      <w:r w:rsidRPr="007811E4">
        <w:t xml:space="preserve">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7CE4BDAB" w14:textId="77777777" w:rsidR="007D0780" w:rsidRDefault="007D0780" w:rsidP="007D0780">
      <w:r>
        <w:t>Für den Projektleiter und den stellvertretenden Projektleiter und für Mitarbeiter des Eignungsverleihers (soweit zutreffend) sind die Zulassungsurkunden zur Rechtsanwaltschaft und die Urkunden über den Erwerb der Fachanwaltschaft beizufügen.</w:t>
      </w:r>
    </w:p>
    <w:p w14:paraId="6E4D5010" w14:textId="77777777" w:rsidR="007D0780" w:rsidRDefault="007D0780" w:rsidP="007D0780">
      <w:r>
        <w:t>Die Zulassungsurkunde für den Fachanwalt für Vergaberecht (soweit zutreffend) ist ebenfalls beizufügen.</w:t>
      </w:r>
    </w:p>
    <w:p w14:paraId="3E3E138E" w14:textId="77777777" w:rsidR="007811E4" w:rsidRDefault="007811E4" w:rsidP="002D2F06"/>
    <w:p w14:paraId="317C98A7" w14:textId="77777777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Content>
          <w:r w:rsidRPr="00C006E6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28877487" w14:textId="77777777" w:rsidR="00366130" w:rsidRPr="00366130" w:rsidRDefault="00366130" w:rsidP="00366130"/>
    <w:sectPr w:rsidR="00366130" w:rsidRPr="00366130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ACC8" w14:textId="77777777" w:rsidR="00225377" w:rsidRDefault="00225377" w:rsidP="00062AE7">
      <w:pPr>
        <w:spacing w:after="0" w:line="240" w:lineRule="auto"/>
      </w:pPr>
      <w:r>
        <w:separator/>
      </w:r>
    </w:p>
  </w:endnote>
  <w:endnote w:type="continuationSeparator" w:id="0">
    <w:p w14:paraId="584FF28A" w14:textId="77777777" w:rsidR="00225377" w:rsidRDefault="00225377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A881" w14:textId="67FEED9D" w:rsidR="00AD7C72" w:rsidRDefault="00AD7C72" w:rsidP="00AD7C7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6A1EB1">
      <w:rPr>
        <w:noProof/>
        <w:sz w:val="16"/>
        <w:szCs w:val="16"/>
      </w:rPr>
      <w:t>KVBS2_711.00_AUU_TNW FB08 Handels- und Berufsregister 719.04_f_20260401</w:t>
    </w:r>
    <w:r>
      <w:rPr>
        <w:sz w:val="16"/>
        <w:szCs w:val="16"/>
      </w:rPr>
      <w:fldChar w:fldCharType="end"/>
    </w:r>
  </w:p>
  <w:p w14:paraId="58E0ACFB" w14:textId="1ACE7797" w:rsidR="00995D9B" w:rsidRPr="00995D9B" w:rsidRDefault="00995D9B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0208" w14:textId="77777777" w:rsidR="00225377" w:rsidRDefault="00225377" w:rsidP="00062AE7">
      <w:pPr>
        <w:spacing w:after="0" w:line="240" w:lineRule="auto"/>
      </w:pPr>
      <w:r>
        <w:separator/>
      </w:r>
    </w:p>
  </w:footnote>
  <w:footnote w:type="continuationSeparator" w:id="0">
    <w:p w14:paraId="34D078ED" w14:textId="77777777" w:rsidR="00225377" w:rsidRDefault="00225377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54DA683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575796">
            <w:rPr>
              <w:b/>
              <w:bCs/>
              <w:color w:val="009FE3" w:themeColor="accent1"/>
              <w:sz w:val="44"/>
              <w:szCs w:val="44"/>
            </w:rPr>
            <w:t>8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2FF8957" w:rsidR="00A073B4" w:rsidRPr="008B4442" w:rsidRDefault="002D2F06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2D2F06">
            <w:rPr>
              <w:color w:val="009FE3" w:themeColor="accent1"/>
              <w:sz w:val="32"/>
              <w:szCs w:val="32"/>
            </w:rPr>
            <w:t>Handels- und Berufsregister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49366D5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  <w:showingPlcHdr/>
            </w:sdtPr>
            <w:sdtContent>
              <w:r w:rsidR="004A2983" w:rsidRPr="004A2983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470584D8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8pt;height:21.8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E44CE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2537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7597"/>
    <w:rsid w:val="002B1408"/>
    <w:rsid w:val="002C1A76"/>
    <w:rsid w:val="002C2B77"/>
    <w:rsid w:val="002D2F06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6130"/>
    <w:rsid w:val="00367C18"/>
    <w:rsid w:val="003912D1"/>
    <w:rsid w:val="003969F8"/>
    <w:rsid w:val="003A164A"/>
    <w:rsid w:val="003E5A47"/>
    <w:rsid w:val="003E71BC"/>
    <w:rsid w:val="004025F9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467"/>
    <w:rsid w:val="00494E36"/>
    <w:rsid w:val="00495C8F"/>
    <w:rsid w:val="004A2983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46DC2"/>
    <w:rsid w:val="00567FCF"/>
    <w:rsid w:val="00573238"/>
    <w:rsid w:val="00574620"/>
    <w:rsid w:val="00575796"/>
    <w:rsid w:val="00575886"/>
    <w:rsid w:val="00575AFC"/>
    <w:rsid w:val="00593364"/>
    <w:rsid w:val="00596EB1"/>
    <w:rsid w:val="005B3682"/>
    <w:rsid w:val="005C738D"/>
    <w:rsid w:val="005E2330"/>
    <w:rsid w:val="005E6892"/>
    <w:rsid w:val="00603134"/>
    <w:rsid w:val="00607A42"/>
    <w:rsid w:val="00616900"/>
    <w:rsid w:val="00621555"/>
    <w:rsid w:val="006327CD"/>
    <w:rsid w:val="00647F29"/>
    <w:rsid w:val="006649CC"/>
    <w:rsid w:val="006673EB"/>
    <w:rsid w:val="00671DB6"/>
    <w:rsid w:val="00673125"/>
    <w:rsid w:val="00682943"/>
    <w:rsid w:val="00685C92"/>
    <w:rsid w:val="006904B5"/>
    <w:rsid w:val="006A1EB1"/>
    <w:rsid w:val="006A71AF"/>
    <w:rsid w:val="006D1292"/>
    <w:rsid w:val="006D4EA3"/>
    <w:rsid w:val="00702ADC"/>
    <w:rsid w:val="007049CB"/>
    <w:rsid w:val="0070513A"/>
    <w:rsid w:val="00714D19"/>
    <w:rsid w:val="007151C4"/>
    <w:rsid w:val="007159C1"/>
    <w:rsid w:val="00731199"/>
    <w:rsid w:val="007328D0"/>
    <w:rsid w:val="007564A3"/>
    <w:rsid w:val="00760C81"/>
    <w:rsid w:val="007651F5"/>
    <w:rsid w:val="007811E4"/>
    <w:rsid w:val="007B2ACF"/>
    <w:rsid w:val="007C5C25"/>
    <w:rsid w:val="007D0780"/>
    <w:rsid w:val="007D3D75"/>
    <w:rsid w:val="007F141C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A4818"/>
    <w:rsid w:val="009B4344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D42E0"/>
    <w:rsid w:val="00AD7C72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082"/>
    <w:rsid w:val="00B73CD7"/>
    <w:rsid w:val="00B87EC2"/>
    <w:rsid w:val="00BA5C60"/>
    <w:rsid w:val="00BB030D"/>
    <w:rsid w:val="00BB4203"/>
    <w:rsid w:val="00BB4924"/>
    <w:rsid w:val="00BD05F3"/>
    <w:rsid w:val="00BE0648"/>
    <w:rsid w:val="00BF5467"/>
    <w:rsid w:val="00BF7A0C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22A94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E1F"/>
    <w:rsid w:val="00DC53A9"/>
    <w:rsid w:val="00DD69B4"/>
    <w:rsid w:val="00E0266C"/>
    <w:rsid w:val="00E47B5E"/>
    <w:rsid w:val="00E63686"/>
    <w:rsid w:val="00E87E64"/>
    <w:rsid w:val="00EB1359"/>
    <w:rsid w:val="00EB7B24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44CE"/>
    <w:rsid w:val="00121146"/>
    <w:rsid w:val="00122251"/>
    <w:rsid w:val="00225DAB"/>
    <w:rsid w:val="002378A9"/>
    <w:rsid w:val="004216F2"/>
    <w:rsid w:val="005F44D5"/>
    <w:rsid w:val="00702ADC"/>
    <w:rsid w:val="007045CE"/>
    <w:rsid w:val="007270CC"/>
    <w:rsid w:val="007328D0"/>
    <w:rsid w:val="00741B73"/>
    <w:rsid w:val="009A4818"/>
    <w:rsid w:val="009F062F"/>
    <w:rsid w:val="00A24715"/>
    <w:rsid w:val="00B71638"/>
    <w:rsid w:val="00B73082"/>
    <w:rsid w:val="00D23C1D"/>
    <w:rsid w:val="00DA04DA"/>
    <w:rsid w:val="00EB3C20"/>
    <w:rsid w:val="00F04DED"/>
    <w:rsid w:val="00F31E4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99611-7F84-45D4-A9B9-F737587A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169</Words>
  <Characters>1235</Characters>
  <Application>Microsoft Office Word</Application>
  <DocSecurity>0</DocSecurity>
  <Lines>26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122</cp:revision>
  <cp:lastPrinted>2026-04-08T08:23:00Z</cp:lastPrinted>
  <dcterms:created xsi:type="dcterms:W3CDTF">2022-11-03T11:01:00Z</dcterms:created>
  <dcterms:modified xsi:type="dcterms:W3CDTF">2026-04-08T12:51:00Z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